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F7D63F" w14:textId="6450C97C" w:rsidR="00BA00AB" w:rsidRDefault="009E09B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Gilbert BASYNG</w:t>
      </w:r>
      <w:r>
        <w:rPr>
          <w:rFonts w:cs="Times New Roman"/>
          <w:szCs w:val="24"/>
        </w:rPr>
        <w:t xml:space="preserve">       (d.ca.1437)</w:t>
      </w:r>
    </w:p>
    <w:p w14:paraId="01A63BC6" w14:textId="77777777" w:rsidR="009E09BD" w:rsidRDefault="009E09BD" w:rsidP="009139A6">
      <w:pPr>
        <w:pStyle w:val="NoSpacing"/>
        <w:rPr>
          <w:rFonts w:cs="Times New Roman"/>
          <w:szCs w:val="24"/>
        </w:rPr>
      </w:pPr>
    </w:p>
    <w:p w14:paraId="4F40AB59" w14:textId="77777777" w:rsidR="009E09BD" w:rsidRDefault="009E09BD" w:rsidP="009139A6">
      <w:pPr>
        <w:pStyle w:val="NoSpacing"/>
        <w:rPr>
          <w:rFonts w:cs="Times New Roman"/>
          <w:szCs w:val="24"/>
        </w:rPr>
      </w:pPr>
    </w:p>
    <w:p w14:paraId="65292C3B" w14:textId="0D76BD69" w:rsidR="009E09BD" w:rsidRDefault="009E09B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Mar.1437</w:t>
      </w:r>
      <w:r>
        <w:rPr>
          <w:rFonts w:cs="Times New Roman"/>
          <w:szCs w:val="24"/>
        </w:rPr>
        <w:tab/>
        <w:t>Writ of diem clausit extremum to the Escheator of Somerset.</w:t>
      </w:r>
    </w:p>
    <w:p w14:paraId="6CC1B167" w14:textId="3747BF28" w:rsidR="009E09BD" w:rsidRDefault="009E09B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1430-37 p.299)</w:t>
      </w:r>
    </w:p>
    <w:p w14:paraId="1DF0F676" w14:textId="77777777" w:rsidR="009E09BD" w:rsidRDefault="009E09BD" w:rsidP="009139A6">
      <w:pPr>
        <w:pStyle w:val="NoSpacing"/>
        <w:rPr>
          <w:rFonts w:cs="Times New Roman"/>
          <w:szCs w:val="24"/>
        </w:rPr>
      </w:pPr>
    </w:p>
    <w:p w14:paraId="6BCEE6FF" w14:textId="77777777" w:rsidR="009E09BD" w:rsidRDefault="009E09BD" w:rsidP="009139A6">
      <w:pPr>
        <w:pStyle w:val="NoSpacing"/>
        <w:rPr>
          <w:rFonts w:cs="Times New Roman"/>
          <w:szCs w:val="24"/>
        </w:rPr>
      </w:pPr>
    </w:p>
    <w:p w14:paraId="153D472B" w14:textId="4069AD0C" w:rsidR="009E09BD" w:rsidRPr="009E09BD" w:rsidRDefault="009E09B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April 2025</w:t>
      </w:r>
    </w:p>
    <w:sectPr w:rsidR="009E09BD" w:rsidRPr="009E09B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5A8A8" w14:textId="77777777" w:rsidR="009E09BD" w:rsidRDefault="009E09BD" w:rsidP="009139A6">
      <w:r>
        <w:separator/>
      </w:r>
    </w:p>
  </w:endnote>
  <w:endnote w:type="continuationSeparator" w:id="0">
    <w:p w14:paraId="094A7B09" w14:textId="77777777" w:rsidR="009E09BD" w:rsidRDefault="009E09B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176B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1CB3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010B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13DCCB" w14:textId="77777777" w:rsidR="009E09BD" w:rsidRDefault="009E09BD" w:rsidP="009139A6">
      <w:r>
        <w:separator/>
      </w:r>
    </w:p>
  </w:footnote>
  <w:footnote w:type="continuationSeparator" w:id="0">
    <w:p w14:paraId="1784C005" w14:textId="77777777" w:rsidR="009E09BD" w:rsidRDefault="009E09B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AFEB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9F2A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27BA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9BD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7931B0"/>
    <w:rsid w:val="00826F5C"/>
    <w:rsid w:val="009139A6"/>
    <w:rsid w:val="009345A1"/>
    <w:rsid w:val="009411C2"/>
    <w:rsid w:val="009448BB"/>
    <w:rsid w:val="00946A41"/>
    <w:rsid w:val="00947624"/>
    <w:rsid w:val="009E09BD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D06E2B"/>
  <w15:chartTrackingRefBased/>
  <w15:docId w15:val="{592D13CA-88A3-4EFB-9D30-1AA6106D3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2025-04-21T06:33:00Z</dcterms:created>
  <dcterms:modified xsi:type="dcterms:W3CDTF">2025-04-21T06:36:00Z</dcterms:modified>
</cp:coreProperties>
</file>